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6C" w:rsidRDefault="005E376C" w:rsidP="005E37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RYSBY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5E376C" w:rsidRDefault="005E376C" w:rsidP="005E37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376C" w:rsidRDefault="005E376C" w:rsidP="005E37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376C" w:rsidRDefault="005E376C" w:rsidP="005E37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Bedford into the land</w:t>
      </w:r>
    </w:p>
    <w:p w:rsidR="005E376C" w:rsidRDefault="005E376C" w:rsidP="005E37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Cokayn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E376C" w:rsidRDefault="005E376C" w:rsidP="005E37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24-154)</w:t>
      </w:r>
    </w:p>
    <w:p w:rsidR="005E376C" w:rsidRDefault="005E376C" w:rsidP="005E37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376C" w:rsidRDefault="005E376C" w:rsidP="005E37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E376C" w:rsidRDefault="005E376C" w:rsidP="005E37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2016</w:t>
      </w:r>
      <w:bookmarkStart w:id="0" w:name="_GoBack"/>
      <w:bookmarkEnd w:id="0"/>
    </w:p>
    <w:sectPr w:rsidR="006B2F86" w:rsidRPr="005E37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76C" w:rsidRDefault="005E376C" w:rsidP="00E71FC3">
      <w:pPr>
        <w:spacing w:after="0" w:line="240" w:lineRule="auto"/>
      </w:pPr>
      <w:r>
        <w:separator/>
      </w:r>
    </w:p>
  </w:endnote>
  <w:endnote w:type="continuationSeparator" w:id="0">
    <w:p w:rsidR="005E376C" w:rsidRDefault="005E37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76C" w:rsidRDefault="005E376C" w:rsidP="00E71FC3">
      <w:pPr>
        <w:spacing w:after="0" w:line="240" w:lineRule="auto"/>
      </w:pPr>
      <w:r>
        <w:separator/>
      </w:r>
    </w:p>
  </w:footnote>
  <w:footnote w:type="continuationSeparator" w:id="0">
    <w:p w:rsidR="005E376C" w:rsidRDefault="005E37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76C"/>
    <w:rsid w:val="005E376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90A81"/>
  <w15:chartTrackingRefBased/>
  <w15:docId w15:val="{3997F9BA-5D88-45CF-A22E-1FF9437CE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2016-04-13T21:14:00Z</dcterms:created>
  <dcterms:modified xsi:type="dcterms:W3CDTF">2016-04-13T21:14:00Z</dcterms:modified>
</cp:coreProperties>
</file>